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3A508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3A508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3A508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3A508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3A508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3A508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3A508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3A508A">
        <w:rPr>
          <w:b w:val="0"/>
        </w:rPr>
        <w:t xml:space="preserve"> 61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3A508A" w:rsidP="00232C8F">
            <w:r>
              <w:t xml:space="preserve">Социальный педагог 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3A508A" w:rsidP="00232C8F">
            <w:r>
              <w:t>25487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3A508A" w:rsidRPr="003A508A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3A508A" w:rsidRPr="003A508A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3A508A" w:rsidRPr="003A508A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3A508A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3A508A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3A508A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3A508A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3A508A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3A508A" w:rsidP="001E48C6">
            <w:pPr>
              <w:jc w:val="center"/>
            </w:pPr>
            <w:r>
              <w:t>183-409-426 75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3A508A" w:rsidRPr="003A508A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3A508A" w:rsidRPr="003A508A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121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121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121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121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121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121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121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121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A1212D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121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121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121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1212D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A1212D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121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A1212D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A1212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A1212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A1212D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9935E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9935E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9935E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9935E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9935E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9935E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9935E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A1212D" w:rsidRPr="00A1212D">
        <w:rPr>
          <w:i/>
          <w:u w:val="single"/>
        </w:rPr>
        <w:t>1. Рекомендации по улучшению условий труда: не требуются</w:t>
      </w:r>
      <w:r w:rsidR="00A1212D" w:rsidRPr="00A1212D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A1212D" w:rsidRPr="00A1212D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A508A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A508A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3A508A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3A508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A508A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A508A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3A508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3A508A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3A508A" w:rsidRPr="003A508A" w:rsidTr="003A508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08A" w:rsidRPr="003A508A" w:rsidRDefault="003A508A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508A" w:rsidRPr="003A508A" w:rsidRDefault="003A508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08A" w:rsidRPr="003A508A" w:rsidRDefault="003A508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A508A" w:rsidRPr="003A508A" w:rsidRDefault="003A508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08A" w:rsidRPr="003A508A" w:rsidRDefault="003A508A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A508A" w:rsidRPr="003A508A" w:rsidRDefault="003A508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08A" w:rsidRPr="003A508A" w:rsidRDefault="003A508A" w:rsidP="004E51DC">
            <w:pPr>
              <w:pStyle w:val="a8"/>
            </w:pPr>
          </w:p>
        </w:tc>
      </w:tr>
      <w:tr w:rsidR="003A508A" w:rsidRPr="003A508A" w:rsidTr="003A508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A508A" w:rsidRPr="003A508A" w:rsidRDefault="003A508A" w:rsidP="004E51DC">
            <w:pPr>
              <w:pStyle w:val="a8"/>
              <w:rPr>
                <w:vertAlign w:val="superscript"/>
              </w:rPr>
            </w:pPr>
            <w:r w:rsidRPr="003A508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A508A" w:rsidRPr="003A508A" w:rsidRDefault="003A50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A508A" w:rsidRPr="003A508A" w:rsidRDefault="003A508A" w:rsidP="004E51DC">
            <w:pPr>
              <w:pStyle w:val="a8"/>
              <w:rPr>
                <w:vertAlign w:val="superscript"/>
              </w:rPr>
            </w:pPr>
            <w:r w:rsidRPr="003A508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A508A" w:rsidRPr="003A508A" w:rsidRDefault="003A50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A508A" w:rsidRPr="003A508A" w:rsidRDefault="003A508A" w:rsidP="004E51DC">
            <w:pPr>
              <w:pStyle w:val="a8"/>
              <w:rPr>
                <w:vertAlign w:val="superscript"/>
              </w:rPr>
            </w:pPr>
            <w:r w:rsidRPr="003A508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A508A" w:rsidRPr="003A508A" w:rsidRDefault="003A508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A508A" w:rsidRPr="003A508A" w:rsidRDefault="003A508A" w:rsidP="004E51DC">
            <w:pPr>
              <w:pStyle w:val="a8"/>
              <w:rPr>
                <w:vertAlign w:val="superscript"/>
              </w:rPr>
            </w:pPr>
            <w:r w:rsidRPr="003A508A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1212D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3A508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A508A" w:rsidP="004E51DC">
            <w:pPr>
              <w:pStyle w:val="a8"/>
            </w:pPr>
            <w:r>
              <w:t>Ярунина Татьяна Викторовна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613F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3A508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3A508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61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A1212D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A1212D" w:rsidRPr="00A1212D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5487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61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61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A4C4644310D04A31B0381EF1728CDB04"/>
    <w:docVar w:name="rm_id" w:val="61"/>
    <w:docVar w:name="rm_name" w:val="                                          "/>
    <w:docVar w:name="rm_number" w:val=" 61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216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A0901"/>
    <w:rsid w:val="000D1F5B"/>
    <w:rsid w:val="00110025"/>
    <w:rsid w:val="001429B1"/>
    <w:rsid w:val="00145419"/>
    <w:rsid w:val="001456F8"/>
    <w:rsid w:val="0015635F"/>
    <w:rsid w:val="001607C8"/>
    <w:rsid w:val="001E48C6"/>
    <w:rsid w:val="001F4D8D"/>
    <w:rsid w:val="0020251F"/>
    <w:rsid w:val="00232C8F"/>
    <w:rsid w:val="00234932"/>
    <w:rsid w:val="00244615"/>
    <w:rsid w:val="00260260"/>
    <w:rsid w:val="002A0605"/>
    <w:rsid w:val="002C61F6"/>
    <w:rsid w:val="002E55C6"/>
    <w:rsid w:val="00305B2F"/>
    <w:rsid w:val="003634C6"/>
    <w:rsid w:val="00367816"/>
    <w:rsid w:val="003876C3"/>
    <w:rsid w:val="003A508A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13F55"/>
    <w:rsid w:val="0069682B"/>
    <w:rsid w:val="006C28B3"/>
    <w:rsid w:val="007049EB"/>
    <w:rsid w:val="00706872"/>
    <w:rsid w:val="00710271"/>
    <w:rsid w:val="00717C9F"/>
    <w:rsid w:val="00742F31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935EB"/>
    <w:rsid w:val="00A100AB"/>
    <w:rsid w:val="00A1212D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635A2"/>
    <w:rsid w:val="00BA5029"/>
    <w:rsid w:val="00BC2F3C"/>
    <w:rsid w:val="00C02721"/>
    <w:rsid w:val="00C03F4A"/>
    <w:rsid w:val="00C53BDE"/>
    <w:rsid w:val="00CE3307"/>
    <w:rsid w:val="00D01467"/>
    <w:rsid w:val="00D76DF8"/>
    <w:rsid w:val="00DB1272"/>
    <w:rsid w:val="00DB5302"/>
    <w:rsid w:val="00DC3B5B"/>
    <w:rsid w:val="00DD6B1F"/>
    <w:rsid w:val="00E124F4"/>
    <w:rsid w:val="00E36337"/>
    <w:rsid w:val="00E43EDA"/>
    <w:rsid w:val="00EB72AD"/>
    <w:rsid w:val="00EC37A1"/>
    <w:rsid w:val="00EF07A3"/>
    <w:rsid w:val="00EF3DC4"/>
    <w:rsid w:val="00F2022C"/>
    <w:rsid w:val="00F31AF6"/>
    <w:rsid w:val="00F76072"/>
    <w:rsid w:val="00FB001B"/>
    <w:rsid w:val="00FB24BF"/>
    <w:rsid w:val="00FC4DB6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2022-04-18T07:47:00Z</dcterms:created>
  <dcterms:modified xsi:type="dcterms:W3CDTF">2022-04-18T08:40:00Z</dcterms:modified>
</cp:coreProperties>
</file>